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Westmorland and Lonsdale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Westmorland and Lonsdale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Westmorland and Lonsdale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Westmorland and Lonsdale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Westmorland and Lonsdale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Westmorland and Lonsdale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Westmorland and Lonsdale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Westmorland and Lonsdale is estimated to be </w:t>
      </w:r>
      <w:r w:rsidRPr="00773DF7">
        <w:rPr>
          <w:rFonts w:ascii="Libre Franklin Light" w:eastAsia="Times New Roman" w:hAnsi="Libre Franklin Light" w:cs="Calibri Light"/>
          <w:b/>
          <w:bCs/>
          <w:color w:val="C45911" w:themeColor="accent2" w:themeShade="BF"/>
        </w:rPr>
        <w:t xml:space="preserve">£640,815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Westmorland and Lonsdale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Westmorland and Lonsdale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Westmorland and Lonsdale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Westmorland and Lonsdale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morland and Lons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Westmorland and Lonsdale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morland and Lons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Westmorland and Lonsdale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Westmorland and Lonsdale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morland and Lons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Westmorland and Lonsdale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Westmorland and Lonsdale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Westmorland and Lonsdale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Westmorland and Lonsdale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Westmorland and Lonsdale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Westmorland and Lonsdale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£640,815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Westmorland and Lonsdale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£215,860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£7,973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£386,732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£640,815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Westmorland and Lonsdale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Westmorland and Lonsdale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Lonsdale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Lonsdale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Lonsdale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Lonsdale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Westmorland and Lonsdale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Westmorland and Lonsdale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Westmorland and Lonsdale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Westmorland and Lonsdale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Westmorland and Lonsdale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Westmorland and Lonsdale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F98C377-FCA0-4A82-AC31-815E45373EC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